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1C133B" w14:textId="77777777" w:rsidR="00662107" w:rsidRDefault="00662107" w:rsidP="006621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DALBY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471AA8FB" w14:textId="77777777" w:rsidR="00662107" w:rsidRDefault="00662107" w:rsidP="006621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Pillardington</w:t>
      </w:r>
      <w:proofErr w:type="spellEnd"/>
      <w:r>
        <w:rPr>
          <w:rFonts w:cs="Times New Roman"/>
          <w:szCs w:val="24"/>
        </w:rPr>
        <w:t>.</w:t>
      </w:r>
    </w:p>
    <w:p w14:paraId="64D18A43" w14:textId="77777777" w:rsidR="00662107" w:rsidRDefault="00662107" w:rsidP="00662107">
      <w:pPr>
        <w:pStyle w:val="NoSpacing"/>
        <w:rPr>
          <w:rFonts w:cs="Times New Roman"/>
          <w:szCs w:val="24"/>
        </w:rPr>
      </w:pPr>
    </w:p>
    <w:p w14:paraId="55B20774" w14:textId="77777777" w:rsidR="00662107" w:rsidRDefault="00662107" w:rsidP="00662107">
      <w:pPr>
        <w:pStyle w:val="NoSpacing"/>
        <w:rPr>
          <w:rFonts w:cs="Times New Roman"/>
          <w:szCs w:val="24"/>
        </w:rPr>
      </w:pPr>
    </w:p>
    <w:p w14:paraId="29D4C230" w14:textId="77777777" w:rsidR="00662107" w:rsidRDefault="00662107" w:rsidP="006621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Dec.1414</w:t>
      </w:r>
      <w:r>
        <w:rPr>
          <w:rFonts w:cs="Times New Roman"/>
          <w:szCs w:val="24"/>
        </w:rPr>
        <w:tab/>
        <w:t>He was on a commission to levy and collect from all cities, boroughs and</w:t>
      </w:r>
    </w:p>
    <w:p w14:paraId="622A6521" w14:textId="77777777" w:rsidR="00662107" w:rsidRDefault="00662107" w:rsidP="006621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towns and from all secular lords of towns and other lay </w:t>
      </w:r>
      <w:proofErr w:type="gramStart"/>
      <w:r>
        <w:rPr>
          <w:rFonts w:cs="Times New Roman"/>
          <w:szCs w:val="24"/>
        </w:rPr>
        <w:t>persons</w:t>
      </w:r>
      <w:proofErr w:type="gramEnd"/>
      <w:r>
        <w:rPr>
          <w:rFonts w:cs="Times New Roman"/>
          <w:szCs w:val="24"/>
        </w:rPr>
        <w:t xml:space="preserve"> having goods</w:t>
      </w:r>
    </w:p>
    <w:p w14:paraId="0F769DF3" w14:textId="77777777" w:rsidR="00662107" w:rsidRDefault="00662107" w:rsidP="006621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possessions and from others both great and small in Warwickshire</w:t>
      </w:r>
    </w:p>
    <w:p w14:paraId="54962986" w14:textId="77777777" w:rsidR="00662107" w:rsidRDefault="00662107" w:rsidP="006621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taxes of two whole fifteenths and tenths.</w:t>
      </w:r>
    </w:p>
    <w:p w14:paraId="1FC3E701" w14:textId="77777777" w:rsidR="00662107" w:rsidRDefault="00662107" w:rsidP="006621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pp.84-5)</w:t>
      </w:r>
    </w:p>
    <w:p w14:paraId="3981C55D" w14:textId="77777777" w:rsidR="00662107" w:rsidRDefault="00662107" w:rsidP="00662107">
      <w:pPr>
        <w:pStyle w:val="NoSpacing"/>
        <w:rPr>
          <w:rFonts w:cs="Times New Roman"/>
          <w:szCs w:val="24"/>
        </w:rPr>
      </w:pPr>
    </w:p>
    <w:p w14:paraId="427D5CDF" w14:textId="77777777" w:rsidR="00662107" w:rsidRDefault="00662107" w:rsidP="00662107">
      <w:pPr>
        <w:pStyle w:val="NoSpacing"/>
        <w:rPr>
          <w:rFonts w:cs="Times New Roman"/>
          <w:szCs w:val="24"/>
        </w:rPr>
      </w:pPr>
    </w:p>
    <w:p w14:paraId="5E60B9EA" w14:textId="77777777" w:rsidR="00662107" w:rsidRDefault="00662107" w:rsidP="006621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October 2024</w:t>
      </w:r>
    </w:p>
    <w:p w14:paraId="0BEE923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FCCACD" w14:textId="77777777" w:rsidR="00662107" w:rsidRDefault="00662107" w:rsidP="009139A6">
      <w:r>
        <w:separator/>
      </w:r>
    </w:p>
  </w:endnote>
  <w:endnote w:type="continuationSeparator" w:id="0">
    <w:p w14:paraId="08579A2B" w14:textId="77777777" w:rsidR="00662107" w:rsidRDefault="006621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73F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2E2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2A00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0FE8F1" w14:textId="77777777" w:rsidR="00662107" w:rsidRDefault="00662107" w:rsidP="009139A6">
      <w:r>
        <w:separator/>
      </w:r>
    </w:p>
  </w:footnote>
  <w:footnote w:type="continuationSeparator" w:id="0">
    <w:p w14:paraId="2957655D" w14:textId="77777777" w:rsidR="00662107" w:rsidRDefault="006621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007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A8B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236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107"/>
    <w:rsid w:val="000666E0"/>
    <w:rsid w:val="002510B7"/>
    <w:rsid w:val="00270799"/>
    <w:rsid w:val="0049476B"/>
    <w:rsid w:val="005C130B"/>
    <w:rsid w:val="0066210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1850F"/>
  <w15:chartTrackingRefBased/>
  <w15:docId w15:val="{40A21AA2-CEB5-4BB8-B041-F1057FF9A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2024-10-31T18:29:00Z</dcterms:created>
  <dcterms:modified xsi:type="dcterms:W3CDTF">2024-10-31T18:29:00Z</dcterms:modified>
</cp:coreProperties>
</file>